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8E5A01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12" name="_x_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A4E07B" id="_x0000_t202" coordsize="21600,21600" o:spt="202" path="m,l,21600r21600,l21600,xe">
                <v:stroke joinstyle="miter"/>
                <v:path gradientshapeok="t" o:connecttype="rect"/>
              </v:shapetype>
              <v:shape id="_x_1_t" o:spid="_x0000_s1026" type="#_x0000_t202" style="position:absolute;margin-left:0;margin-top:0;width:50pt;height:50pt;z-index:251549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Zs8WeT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1170940</wp:posOffset>
                </wp:positionV>
                <wp:extent cx="6739890" cy="161925"/>
                <wp:effectExtent l="0" t="0" r="0" b="635"/>
                <wp:wrapNone/>
                <wp:docPr id="211" name="_x_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020 - 27440333 , cispp@rediffmail.com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" o:spid="_x0000_s1026" type="#_x0000_t202" style="position:absolute;margin-left:-2.5pt;margin-top:92.2pt;width:530.7pt;height:12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020 - 27440333 , cispp@rediffmail.com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0" name="AutoShape 2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25984" id="AutoShape 222" o:spid="_x0000_s1026" style="position:absolute;margin-left:0;margin-top:0;width:50pt;height:50pt;z-index:251550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4582160</wp:posOffset>
            </wp:positionV>
            <wp:extent cx="2849880" cy="3021330"/>
            <wp:effectExtent l="0" t="0" r="7620" b="7620"/>
            <wp:wrapNone/>
            <wp:docPr id="209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08" name="_x_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9DE8E" id="_x_2_t" o:spid="_x0000_s1026" type="#_x0000_t202" style="position:absolute;margin-left:0;margin-top:0;width:50pt;height:50pt;z-index:251551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GoBNQ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2142490</wp:posOffset>
                </wp:positionV>
                <wp:extent cx="6758940" cy="200025"/>
                <wp:effectExtent l="0" t="0" r="0" b="635"/>
                <wp:wrapNone/>
                <wp:docPr id="207" name="_x_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8940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SCHOOL LEAVING CERTIFICATE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" o:spid="_x0000_s1027" type="#_x0000_t202" style="position:absolute;margin-left:-2.5pt;margin-top:168.7pt;width:532.2pt;height:15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SCHOOL LEAVING 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06" name="_x_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3B1C2" id="_x_3_t" o:spid="_x0000_s1026" type="#_x0000_t202" style="position:absolute;margin-left:0;margin-top:0;width:50pt;height:50pt;z-index:251552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b19+J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990600</wp:posOffset>
                </wp:positionV>
                <wp:extent cx="6739890" cy="161925"/>
                <wp:effectExtent l="0" t="0" r="0" b="0"/>
                <wp:wrapNone/>
                <wp:docPr id="205" name="_x_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Sukhwani Elite, Morwadi Road, Pimpri, Pune - 411 018.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" o:spid="_x0000_s1028" type="#_x0000_t202" style="position:absolute;margin-left:-2.5pt;margin-top:78pt;width:530.7pt;height:12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Sukhwani Elite, Morwadi Road, Pimpri, Pune - 411 018.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04" name="_x_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D7846" id="_x_4_t" o:spid="_x0000_s1026" type="#_x0000_t202" style="position:absolute;margin-left:0;margin-top:0;width:50pt;height:50pt;z-index:251553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JBRc6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1361440</wp:posOffset>
                </wp:positionV>
                <wp:extent cx="6739890" cy="180975"/>
                <wp:effectExtent l="0" t="0" r="0" b="635"/>
                <wp:wrapNone/>
                <wp:docPr id="203" name="_x_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Affiliated to the Central Board of Secondary Education (CBSE), New Delhi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" o:spid="_x0000_s1029" type="#_x0000_t202" style="position:absolute;margin-left:-2.5pt;margin-top:107.2pt;width:530.7pt;height:14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Affiliated to the Central Board of Secondary Education (CBSE), New Delhi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02" name="_x_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7EBE8" id="_x_5_t" o:spid="_x0000_s1026" type="#_x0000_t202" style="position:absolute;margin-left:0;margin-top:0;width:50pt;height:50pt;z-index:251554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r9TK0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2467610</wp:posOffset>
                </wp:positionV>
                <wp:extent cx="643890" cy="154305"/>
                <wp:effectExtent l="0" t="635" r="3810" b="0"/>
                <wp:wrapNone/>
                <wp:docPr id="201" name="_x_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Serial No.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" o:spid="_x0000_s1030" type="#_x0000_t202" style="position:absolute;margin-left:283.5pt;margin-top:194.3pt;width:50.7pt;height:12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Serial No.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00" name="_x_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38EED" id="_x_6_t" o:spid="_x0000_s1026" type="#_x0000_t202" style="position:absolute;margin-left:0;margin-top:0;width:50pt;height:50pt;z-index:251555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HNkxKoxAgAAWgQAAA4AAAAAAAAAAAAAAAAALgIAAGRycy9l&#10;Mm9Eb2MueG1sUEsBAi0AFAAGAAgAAAAhAI6gc+XXAAAABQEAAA8AAAAAAAAAAAAAAAAAiwQAAGRy&#10;cy9kb3ducmV2LnhtbFBLBQYAAAAABAAEAPMAAACPBQAAAAA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2447290</wp:posOffset>
                </wp:positionV>
                <wp:extent cx="1015365" cy="161925"/>
                <wp:effectExtent l="0" t="0" r="3810" b="635"/>
                <wp:wrapNone/>
                <wp:docPr id="199" name="_x_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1308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" o:spid="_x0000_s1031" type="#_x0000_t202" style="position:absolute;margin-left:328.5pt;margin-top:192.7pt;width:79.95pt;height:12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1308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8" name="_x_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D68F2" id="_x_7_t" o:spid="_x0000_s1026" type="#_x0000_t202" style="position:absolute;margin-left:0;margin-top:0;width:50pt;height:50pt;z-index:251556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8242U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4771390</wp:posOffset>
                </wp:positionV>
                <wp:extent cx="3196590" cy="161925"/>
                <wp:effectExtent l="0" t="0" r="3810" b="635"/>
                <wp:wrapNone/>
                <wp:docPr id="197" name="_x_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12/03/2013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" o:spid="_x0000_s1032" type="#_x0000_t202" style="position:absolute;margin-left:111pt;margin-top:375.7pt;width:251.7pt;height:12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12/03/2013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6" name="_x_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A7414" id="_x_8_t" o:spid="_x0000_s1026" type="#_x0000_t202" style="position:absolute;margin-left:0;margin-top:0;width:50pt;height:50pt;z-index:251557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7Tu03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5048250</wp:posOffset>
                </wp:positionV>
                <wp:extent cx="5253990" cy="161925"/>
                <wp:effectExtent l="0" t="0" r="3810" b="0"/>
                <wp:wrapNone/>
                <wp:docPr id="195" name="_x_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39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TWELFTH MARCH TWO THOUSAND THIRTEEN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8" o:spid="_x0000_s1033" type="#_x0000_t202" style="position:absolute;margin-left:111pt;margin-top:397.5pt;width:413.7pt;height:12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TWELFTH MARCH TWO THOUSAND THIRTEEN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4" name="_x_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37246" id="_x_9_t" o:spid="_x0000_s1026" type="#_x0000_t202" style="position:absolute;margin-left:0;margin-top:0;width:50pt;height:50pt;z-index:251558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m/oR/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6485890</wp:posOffset>
                </wp:positionV>
                <wp:extent cx="1520190" cy="161925"/>
                <wp:effectExtent l="0" t="0" r="3810" b="635"/>
                <wp:wrapNone/>
                <wp:docPr id="193" name="_x_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1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9" o:spid="_x0000_s1034" type="#_x0000_t202" style="position:absolute;margin-left:103.5pt;margin-top:510.7pt;width:119.7pt;height:12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1" name="_x_1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4C9E3" id="_x_10_t" o:spid="_x0000_s1026" type="#_x0000_t202" style="position:absolute;margin-left:0;margin-top:0;width:50pt;height:50pt;z-index:251559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KHJ3/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5324475</wp:posOffset>
                </wp:positionV>
                <wp:extent cx="3568065" cy="161925"/>
                <wp:effectExtent l="0" t="0" r="3810" b="0"/>
                <wp:wrapNone/>
                <wp:docPr id="190" name="_x_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80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CITY KIDS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0" o:spid="_x0000_s1035" type="#_x0000_t202" style="position:absolute;margin-left:96pt;margin-top:419.25pt;width:280.95pt;height:12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CITY KIDS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89" name="_x_1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D813B" id="_x_11_t" o:spid="_x0000_s1026" type="#_x0000_t202" style="position:absolute;margin-left:0;margin-top:0;width:50pt;height:50pt;z-index:251560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qiq1E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7058660</wp:posOffset>
                </wp:positionV>
                <wp:extent cx="1682115" cy="154305"/>
                <wp:effectExtent l="0" t="635" r="3810" b="0"/>
                <wp:wrapNone/>
                <wp:docPr id="188" name="_x_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1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Reason for leaving the School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1" o:spid="_x0000_s1036" type="#_x0000_t202" style="position:absolute;margin-left:0;margin-top:555.8pt;width:132.45pt;height:12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Reason for leaving the School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5515610</wp:posOffset>
                </wp:positionV>
                <wp:extent cx="3476625" cy="0"/>
                <wp:effectExtent l="9525" t="10160" r="9525" b="8890"/>
                <wp:wrapNone/>
                <wp:docPr id="18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4D549" id="Line 14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434.3pt" to="369.75pt,4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2+EwIAACs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2609850</wp:posOffset>
                </wp:positionV>
                <wp:extent cx="2476500" cy="0"/>
                <wp:effectExtent l="9525" t="9525" r="9525" b="9525"/>
                <wp:wrapNone/>
                <wp:docPr id="186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ACDE8" id="Line 201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5pt,205.5pt" to="523.5pt,2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RqFQIAACw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85" name="_x_1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56872" id="_x_12_t" o:spid="_x0000_s1026" type="#_x0000_t202" style="position:absolute;margin-left:0;margin-top:0;width:50pt;height:50pt;z-index:251561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Kj70bz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5619750</wp:posOffset>
                </wp:positionV>
                <wp:extent cx="824865" cy="161925"/>
                <wp:effectExtent l="0" t="0" r="3810" b="0"/>
                <wp:wrapNone/>
                <wp:docPr id="184" name="_x_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20/03/2019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2" o:spid="_x0000_s1037" type="#_x0000_t202" style="position:absolute;margin-left:90pt;margin-top:442.5pt;width:64.95pt;height:12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20/03/2019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83" name="_x_1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588FF" id="_x_13_t" o:spid="_x0000_s1026" type="#_x0000_t202" style="position:absolute;margin-left:0;margin-top:0;width:50pt;height:50pt;z-index:251563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z0vM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608965</wp:posOffset>
                </wp:positionV>
                <wp:extent cx="6739890" cy="361950"/>
                <wp:effectExtent l="0" t="0" r="0" b="635"/>
                <wp:wrapNone/>
                <wp:docPr id="182" name="_x_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  <w:t>City International School Pimpri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3" o:spid="_x0000_s1038" type="#_x0000_t202" style="position:absolute;margin-left:-2.5pt;margin-top:47.95pt;width:530.7pt;height:28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  <w:t>City International School Pimpri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4381500</wp:posOffset>
                </wp:positionV>
                <wp:extent cx="2533650" cy="0"/>
                <wp:effectExtent l="9525" t="9525" r="9525" b="9525"/>
                <wp:wrapNone/>
                <wp:docPr id="181" name="Lin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A3D35" id="Line 19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pt,345pt" to="319.5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SaPFQ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80" name="_x_1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CC4D3" id="_x_14_t" o:spid="_x0000_s1026" type="#_x0000_t202" style="position:absolute;margin-left:0;margin-top:0;width:50pt;height:50pt;z-index:251564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/x1evMgIAAFs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1590040</wp:posOffset>
                </wp:positionV>
                <wp:extent cx="6739890" cy="180975"/>
                <wp:effectExtent l="0" t="0" r="0" b="635"/>
                <wp:wrapNone/>
                <wp:docPr id="179" name="_x_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Affiliation No. 1130131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4" o:spid="_x0000_s1039" type="#_x0000_t202" style="position:absolute;margin-left:-2.5pt;margin-top:125.2pt;width:530.7pt;height:14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Affiliation No. 1130131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78" name="AutoShape 19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30443" id="AutoShape 193" o:spid="_x0000_s1026" style="position:absolute;margin-left:0;margin-top:0;width:50pt;height:50pt;z-index:251565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762635</wp:posOffset>
            </wp:positionV>
            <wp:extent cx="811530" cy="897255"/>
            <wp:effectExtent l="0" t="0" r="7620" b="0"/>
            <wp:wrapNone/>
            <wp:docPr id="192" name="Picture 19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untitl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1781810</wp:posOffset>
                </wp:positionV>
                <wp:extent cx="6638925" cy="0"/>
                <wp:effectExtent l="9525" t="10160" r="9525" b="8890"/>
                <wp:wrapNone/>
                <wp:docPr id="177" name="Lin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692B33" id="Line 19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40.3pt" to="524.25pt,1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76" name="_x_1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DE266" id="_x_15_t" o:spid="_x0000_s1026" type="#_x0000_t202" style="position:absolute;margin-left:0;margin-top:0;width:50pt;height:50pt;z-index:251566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nAxztT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1847850</wp:posOffset>
                </wp:positionV>
                <wp:extent cx="2758440" cy="180975"/>
                <wp:effectExtent l="0" t="0" r="3810" b="0"/>
                <wp:wrapNone/>
                <wp:docPr id="175" name="_x_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844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2"/>
                                <w:szCs w:val="22"/>
                              </w:rPr>
                              <w:t>School UDISE Code : 27252001705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5" o:spid="_x0000_s1040" type="#_x0000_t202" style="position:absolute;margin-left:1.5pt;margin-top:145.5pt;width:217.2pt;height:1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2"/>
                          <w:szCs w:val="22"/>
                        </w:rPr>
                        <w:t>School UDISE Code : 27252001705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74" name="_x_1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B3905" id="_x_16_t" o:spid="_x0000_s1026" type="#_x0000_t202" style="position:absolute;margin-left:0;margin-top:0;width:50pt;height:50pt;z-index:251567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9cwv5T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1847850</wp:posOffset>
                </wp:positionV>
                <wp:extent cx="2282190" cy="180975"/>
                <wp:effectExtent l="3810" t="0" r="0" b="0"/>
                <wp:wrapNone/>
                <wp:docPr id="173" name="_x_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1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right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Medium of Instruction : English</w:t>
                            </w:r>
                          </w:p>
                        </w:txbxContent>
                      </wps:txbx>
                      <wps:bodyPr rot="0" vert="horz" wrap="square" lIns="0" tIns="0" rIns="2540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6" o:spid="_x0000_s1041" type="#_x0000_t202" style="position:absolute;margin-left:345.3pt;margin-top:145.5pt;width:179.7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" filled="f" stroked="f">
                <v:textbox style="mso-fit-shape-to-text:t" inset="0,0,2pt,0">
                  <w:txbxContent>
                    <w:p w:rsidR="00000000" w:rsidRDefault="008E5A01">
                      <w:pPr>
                        <w:jc w:val="right"/>
                      </w:pPr>
                      <w:r>
                        <w:rPr>
                          <w:sz w:val="22"/>
                          <w:szCs w:val="22"/>
                        </w:rPr>
                        <w:t>Medium of Instruction : English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2067560</wp:posOffset>
                </wp:positionV>
                <wp:extent cx="6638925" cy="0"/>
                <wp:effectExtent l="9525" t="10160" r="9525" b="8890"/>
                <wp:wrapNone/>
                <wp:docPr id="172" name="Lin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CF5DF" id="Line 18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62.8pt" to="524.25pt,1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MEVFAIAACw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2353310</wp:posOffset>
                </wp:positionV>
                <wp:extent cx="6638925" cy="0"/>
                <wp:effectExtent l="9525" t="10160" r="9525" b="8890"/>
                <wp:wrapNone/>
                <wp:docPr id="171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3E466" id="Line 18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85.3pt" to="524.25pt,1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avZFAIAACw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70" name="_x_1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FBB2E" id="_x_17_t" o:spid="_x0000_s1026" type="#_x0000_t202" style="position:absolute;margin-left:0;margin-top:0;width:50pt;height:50pt;z-index:251568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Sj3Ae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2447925</wp:posOffset>
                </wp:positionV>
                <wp:extent cx="786765" cy="154305"/>
                <wp:effectExtent l="0" t="0" r="3810" b="0"/>
                <wp:wrapNone/>
                <wp:docPr id="169" name="_x_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Student's ID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7" o:spid="_x0000_s1042" type="#_x0000_t202" style="position:absolute;margin-left:1.5pt;margin-top:192.75pt;width:61.95pt;height:1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Student's ID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68" name="_x_1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5227E" id="_x_18_t" o:spid="_x0000_s1026" type="#_x0000_t202" style="position:absolute;margin-left:0;margin-top:0;width:50pt;height:50pt;z-index:251569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oeu7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2447290</wp:posOffset>
                </wp:positionV>
                <wp:extent cx="2025015" cy="161925"/>
                <wp:effectExtent l="0" t="0" r="3810" b="635"/>
                <wp:wrapNone/>
                <wp:docPr id="167" name="_x_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01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8" o:spid="_x0000_s1043" type="#_x0000_t202" style="position:absolute;margin-left:59.25pt;margin-top:192.7pt;width:159.4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66" name="_x_1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5C064" id="_x_19_t" o:spid="_x0000_s1026" type="#_x0000_t202" style="position:absolute;margin-left:0;margin-top:0;width:50pt;height:50pt;z-index:251570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GUBEBz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2724150</wp:posOffset>
                </wp:positionV>
                <wp:extent cx="1015365" cy="154305"/>
                <wp:effectExtent l="0" t="0" r="3810" b="0"/>
                <wp:wrapNone/>
                <wp:docPr id="165" name="_x_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Aadhar Card No.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19" o:spid="_x0000_s1044" type="#_x0000_t202" style="position:absolute;margin-left:1.5pt;margin-top:214.5pt;width:79.95pt;height:1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Aadhar Card No.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64" name="_x_2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545EB" id="_x_20_t" o:spid="_x0000_s1026" type="#_x0000_t202" style="position:absolute;margin-left:0;margin-top:0;width:50pt;height:50pt;z-index:251571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b3MUz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2723515</wp:posOffset>
                </wp:positionV>
                <wp:extent cx="1224915" cy="161925"/>
                <wp:effectExtent l="0" t="0" r="3810" b="635"/>
                <wp:wrapNone/>
                <wp:docPr id="163" name="_x_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229658676364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0" o:spid="_x0000_s1045" type="#_x0000_t202" style="position:absolute;margin-left:77.25pt;margin-top:214.45pt;width:96.4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229658676364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2619375</wp:posOffset>
                </wp:positionV>
                <wp:extent cx="2724150" cy="0"/>
                <wp:effectExtent l="9525" t="9525" r="9525" b="9525"/>
                <wp:wrapNone/>
                <wp:docPr id="162" name="Lin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57BDF" id="Line 17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206.25pt" to="273.75pt,2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QTMFQIAACw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61" name="_x_2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4FF57" id="_x_21_t" o:spid="_x0000_s1026" type="#_x0000_t202" style="position:absolute;margin-left:0;margin-top:0;width:50pt;height:50pt;z-index:251572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TU5r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2733675</wp:posOffset>
                </wp:positionV>
                <wp:extent cx="1196340" cy="154305"/>
                <wp:effectExtent l="0" t="0" r="3810" b="0"/>
                <wp:wrapNone/>
                <wp:docPr id="160" name="_x_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General Register No.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1" o:spid="_x0000_s1046" type="#_x0000_t202" style="position:absolute;margin-left:327.75pt;margin-top:215.25pt;width:94.2pt;height:12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General Register No.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59" name="_x_2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B2BEC" id="_x_22_t" o:spid="_x0000_s1026" type="#_x0000_t202" style="position:absolute;margin-left:0;margin-top:0;width:50pt;height:50pt;z-index:251573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1Uc8T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5305425</wp:posOffset>
                </wp:positionH>
                <wp:positionV relativeFrom="paragraph">
                  <wp:posOffset>2723515</wp:posOffset>
                </wp:positionV>
                <wp:extent cx="1015365" cy="161925"/>
                <wp:effectExtent l="0" t="0" r="3810" b="635"/>
                <wp:wrapNone/>
                <wp:docPr id="158" name="_x_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3301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2" o:spid="_x0000_s1047" type="#_x0000_t202" style="position:absolute;margin-left:417.75pt;margin-top:214.45pt;width:79.9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3301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2895600</wp:posOffset>
                </wp:positionV>
                <wp:extent cx="3067050" cy="0"/>
                <wp:effectExtent l="9525" t="9525" r="9525" b="9525"/>
                <wp:wrapNone/>
                <wp:docPr id="157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7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46C9E" id="Line 1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228pt" to="318.75pt,2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2N4FgIAACw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5305425</wp:posOffset>
                </wp:positionH>
                <wp:positionV relativeFrom="paragraph">
                  <wp:posOffset>2895600</wp:posOffset>
                </wp:positionV>
                <wp:extent cx="1343025" cy="0"/>
                <wp:effectExtent l="9525" t="9525" r="9525" b="9525"/>
                <wp:wrapNone/>
                <wp:docPr id="156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D14C6" id="Line 17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7.75pt,228pt" to="523.5pt,2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2971800</wp:posOffset>
                </wp:positionV>
                <wp:extent cx="6648450" cy="0"/>
                <wp:effectExtent l="19050" t="19050" r="19050" b="19050"/>
                <wp:wrapNone/>
                <wp:docPr id="155" name="Lin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D3A24" id="Line 16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34pt" to="524.25pt,2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0WFQIAAC0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54" name="_x_2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D6F91" id="_x_23_t" o:spid="_x0000_s1026" type="#_x0000_t202" style="position:absolute;margin-left:0;margin-top:0;width:50pt;height:50pt;z-index:251574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RnYu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3086100</wp:posOffset>
                </wp:positionV>
                <wp:extent cx="1805940" cy="154305"/>
                <wp:effectExtent l="0" t="0" r="3810" b="0"/>
                <wp:wrapNone/>
                <wp:docPr id="153" name="_x_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Full Name of the Student : (Name)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3" o:spid="_x0000_s1048" type="#_x0000_t202" style="position:absolute;margin-left:1.5pt;margin-top:243pt;width:142.2pt;height:12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Full Name of the Student : (Name)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52" name="_x_2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EBA2C" id="_x_24_t" o:spid="_x0000_s1026" type="#_x0000_t202" style="position:absolute;margin-left:0;margin-top:0;width:50pt;height:50pt;z-index:251575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H3iiH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3095625</wp:posOffset>
                </wp:positionV>
                <wp:extent cx="2215515" cy="161925"/>
                <wp:effectExtent l="0" t="0" r="3810" b="0"/>
                <wp:wrapNone/>
                <wp:docPr id="151" name="_x_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551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ABHIRAJ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4" o:spid="_x0000_s1049" type="#_x0000_t202" style="position:absolute;margin-left:141pt;margin-top:243.75pt;width:174.45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ABHIRAJ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50" name="_x_2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BF1D5" id="_x_25_t" o:spid="_x0000_s1026" type="#_x0000_t202" style="position:absolute;margin-left:0;margin-top:0;width:50pt;height:50pt;z-index:251576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85lhG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3086100</wp:posOffset>
                </wp:positionV>
                <wp:extent cx="1005840" cy="154305"/>
                <wp:effectExtent l="0" t="0" r="3810" b="0"/>
                <wp:wrapNone/>
                <wp:docPr id="149" name="_x_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( Father's Name )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5" o:spid="_x0000_s1050" type="#_x0000_t202" style="position:absolute;margin-left:310.5pt;margin-top:243pt;width:79.2pt;height:1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( Father's Name )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48" name="_x_2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7461F" id="_x_26_t" o:spid="_x0000_s1026" type="#_x0000_t202" style="position:absolute;margin-left:0;margin-top:0;width:50pt;height:50pt;z-index:251577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9OA8o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3095625</wp:posOffset>
                </wp:positionV>
                <wp:extent cx="2082165" cy="161925"/>
                <wp:effectExtent l="0" t="0" r="3810" b="0"/>
                <wp:wrapNone/>
                <wp:docPr id="147" name="_x_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PRASHANT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6" o:spid="_x0000_s1051" type="#_x0000_t202" style="position:absolute;margin-left:384pt;margin-top:243.75pt;width:163.95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PRASHANT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3267710</wp:posOffset>
                </wp:positionV>
                <wp:extent cx="2114550" cy="0"/>
                <wp:effectExtent l="9525" t="10160" r="9525" b="8890"/>
                <wp:wrapNone/>
                <wp:docPr id="146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11CD8" id="Line 16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pt,257.3pt" to="307.5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SYFQIAACw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3267710</wp:posOffset>
                </wp:positionV>
                <wp:extent cx="2000250" cy="0"/>
                <wp:effectExtent l="9525" t="10160" r="9525" b="8890"/>
                <wp:wrapNone/>
                <wp:docPr id="145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6D0F5" id="Line 15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pt,257.3pt" to="541.5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wHb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44" name="_x_2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6DED1" id="_x_27_t" o:spid="_x0000_s1026" type="#_x0000_t202" style="position:absolute;margin-left:0;margin-top:0;width:50pt;height:50pt;z-index:251578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x1eKJMgIAAFs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3382010</wp:posOffset>
                </wp:positionV>
                <wp:extent cx="1062990" cy="154305"/>
                <wp:effectExtent l="0" t="635" r="3810" b="0"/>
                <wp:wrapNone/>
                <wp:docPr id="143" name="_x_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9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( Mother's Name )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7" o:spid="_x0000_s1052" type="#_x0000_t202" style="position:absolute;margin-left:1.5pt;margin-top:266.3pt;width:83.7pt;height:12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( Mother's Name )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42" name="_x_2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255DE" id="_x_28_t" o:spid="_x0000_s1026" type="#_x0000_t202" style="position:absolute;margin-left:0;margin-top:0;width:50pt;height:50pt;z-index:251579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jSVr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3381375</wp:posOffset>
                </wp:positionV>
                <wp:extent cx="2196465" cy="161925"/>
                <wp:effectExtent l="0" t="0" r="3810" b="0"/>
                <wp:wrapNone/>
                <wp:docPr id="141" name="_x_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MANISHA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8" o:spid="_x0000_s1053" type="#_x0000_t202" style="position:absolute;margin-left:82.5pt;margin-top:266.25pt;width:172.95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MANISHA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40" name="_x_2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065B5" id="_x_29_t" o:spid="_x0000_s1026" type="#_x0000_t202" style="position:absolute;margin-left:0;margin-top:0;width:50pt;height:50pt;z-index:251580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21VaoMgIAAFs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3371850</wp:posOffset>
                </wp:positionV>
                <wp:extent cx="596265" cy="154305"/>
                <wp:effectExtent l="0" t="0" r="3810" b="0"/>
                <wp:wrapNone/>
                <wp:docPr id="139" name="_x_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Surname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29" o:spid="_x0000_s1054" type="#_x0000_t202" style="position:absolute;margin-left:263.25pt;margin-top:265.5pt;width:46.95pt;height:12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Surname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38" name="_x_3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88730" id="_x_30_t" o:spid="_x0000_s1026" type="#_x0000_t202" style="position:absolute;margin-left:0;margin-top:0;width:50pt;height:50pt;z-index:251581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4VaJ7MgIAAFs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3381375</wp:posOffset>
                </wp:positionV>
                <wp:extent cx="2339340" cy="161925"/>
                <wp:effectExtent l="0" t="0" r="3810" b="0"/>
                <wp:wrapNone/>
                <wp:docPr id="137" name="_x_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KHEDKAR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0" o:spid="_x0000_s1055" type="#_x0000_t202" style="position:absolute;margin-left:306.75pt;margin-top:266.25pt;width:184.2pt;height:1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KHEDKAR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3553460</wp:posOffset>
                </wp:positionV>
                <wp:extent cx="2152650" cy="0"/>
                <wp:effectExtent l="9525" t="10160" r="9525" b="8890"/>
                <wp:wrapNone/>
                <wp:docPr id="136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BB21F" id="Line 15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5pt,279.8pt" to="252pt,2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eSFgIAACw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3553460</wp:posOffset>
                </wp:positionV>
                <wp:extent cx="2762250" cy="0"/>
                <wp:effectExtent l="9525" t="10160" r="9525" b="8890"/>
                <wp:wrapNone/>
                <wp:docPr id="135" name="Lin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49712" id="Line 149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75pt,279.8pt" to="524.25pt,2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CFcF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34" name="_x_3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510E6" id="_x_31_t" o:spid="_x0000_s1026" type="#_x0000_t202" style="position:absolute;margin-left:0;margin-top:0;width:50pt;height:50pt;z-index:251582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vWB8U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3657600</wp:posOffset>
                </wp:positionV>
                <wp:extent cx="720090" cy="154305"/>
                <wp:effectExtent l="0" t="0" r="3810" b="0"/>
                <wp:wrapNone/>
                <wp:docPr id="133" name="_x_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Nationality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1" o:spid="_x0000_s1056" type="#_x0000_t202" style="position:absolute;margin-left:1.5pt;margin-top:4in;width:56.7pt;height:1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Nationality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32" name="_x_3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76CC7" id="_x_32_t" o:spid="_x0000_s1026" type="#_x0000_t202" style="position:absolute;margin-left:0;margin-top:0;width:50pt;height:50pt;z-index:251583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UI4Wz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3656965</wp:posOffset>
                </wp:positionV>
                <wp:extent cx="2196465" cy="161925"/>
                <wp:effectExtent l="0" t="0" r="3810" b="635"/>
                <wp:wrapNone/>
                <wp:docPr id="131" name="_x_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Indian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2" o:spid="_x0000_s1057" type="#_x0000_t202" style="position:absolute;margin-left:63.75pt;margin-top:287.95pt;width:172.95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Indian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30" name="_x_3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05562" id="_x_33_t" o:spid="_x0000_s1026" type="#_x0000_t202" style="position:absolute;margin-left:0;margin-top:0;width:50pt;height:50pt;z-index:251584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lo/tdMgIAAFs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3657600</wp:posOffset>
                </wp:positionV>
                <wp:extent cx="967740" cy="154305"/>
                <wp:effectExtent l="0" t="0" r="3810" b="0"/>
                <wp:wrapNone/>
                <wp:docPr id="129" name="_x_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Mother Tongue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3" o:spid="_x0000_s1058" type="#_x0000_t202" style="position:absolute;margin-left:264.75pt;margin-top:4in;width:76.2pt;height:1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Mother Tongue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28" name="_x_3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E9B64" id="_x_34_t" o:spid="_x0000_s1026" type="#_x0000_t202" style="position:absolute;margin-left:0;margin-top:0;width:50pt;height:50pt;z-index:251585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JmYS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3656965</wp:posOffset>
                </wp:positionV>
                <wp:extent cx="2196465" cy="161925"/>
                <wp:effectExtent l="0" t="0" r="3810" b="635"/>
                <wp:wrapNone/>
                <wp:docPr id="127" name="_x_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MARATHI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4" o:spid="_x0000_s1059" type="#_x0000_t202" style="position:absolute;margin-left:336pt;margin-top:287.95pt;width:172.9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MARATHI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3829050</wp:posOffset>
                </wp:positionV>
                <wp:extent cx="2486025" cy="0"/>
                <wp:effectExtent l="9525" t="9525" r="9525" b="9525"/>
                <wp:wrapNone/>
                <wp:docPr id="126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F56F1" id="Line 14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01.5pt" to="259.5pt,3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3829050</wp:posOffset>
                </wp:positionV>
                <wp:extent cx="2381250" cy="0"/>
                <wp:effectExtent l="9525" t="9525" r="9525" b="9525"/>
                <wp:wrapNone/>
                <wp:docPr id="125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9CA20" id="Line 13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pt,301.5pt" to="523.5pt,3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CmJEwIAACw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24" name="_x_3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21EEF" id="_x_35_t" o:spid="_x0000_s1026" type="#_x0000_t202" style="position:absolute;margin-left:0;margin-top:0;width:50pt;height:50pt;z-index:251586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baxGYz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3915410</wp:posOffset>
                </wp:positionV>
                <wp:extent cx="577215" cy="154305"/>
                <wp:effectExtent l="0" t="635" r="3810" b="0"/>
                <wp:wrapNone/>
                <wp:docPr id="123" name="_x_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Religion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5" o:spid="_x0000_s1060" type="#_x0000_t202" style="position:absolute;margin-left:1.5pt;margin-top:308.3pt;width:45.45pt;height:12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Religion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22" name="_x_3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AA7AD" id="_x_36_t" o:spid="_x0000_s1026" type="#_x0000_t202" style="position:absolute;margin-left:0;margin-top:0;width:50pt;height:50pt;z-index:251587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WY4Ca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3924300</wp:posOffset>
                </wp:positionV>
                <wp:extent cx="443865" cy="154305"/>
                <wp:effectExtent l="0" t="0" r="3810" b="0"/>
                <wp:wrapNone/>
                <wp:docPr id="121" name="_x_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Caste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6" o:spid="_x0000_s1061" type="#_x0000_t202" style="position:absolute;margin-left:321pt;margin-top:309pt;width:34.95pt;height:12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Caste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20" name="_x_3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B0F93" id="_x_37_t" o:spid="_x0000_s1026" type="#_x0000_t202" style="position:absolute;margin-left:0;margin-top:0;width:50pt;height:50pt;z-index:251588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tW/Bb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3915410</wp:posOffset>
                </wp:positionV>
                <wp:extent cx="624840" cy="154305"/>
                <wp:effectExtent l="0" t="635" r="3810" b="0"/>
                <wp:wrapNone/>
                <wp:docPr id="119" name="_x_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Category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7" o:spid="_x0000_s1062" type="#_x0000_t202" style="position:absolute;margin-left:155.25pt;margin-top:308.3pt;width:49.2pt;height:12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Category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4095750</wp:posOffset>
                </wp:positionV>
                <wp:extent cx="1285875" cy="0"/>
                <wp:effectExtent l="9525" t="9525" r="9525" b="9525"/>
                <wp:wrapNone/>
                <wp:docPr id="118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E1A93" id="Line 13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22.5pt" to="146.2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ByXF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4105275</wp:posOffset>
                </wp:positionV>
                <wp:extent cx="2124075" cy="0"/>
                <wp:effectExtent l="9525" t="9525" r="9525" b="9525"/>
                <wp:wrapNone/>
                <wp:docPr id="117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5584A" id="Line 13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7pt,323.25pt" to="524.25pt,3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4095750</wp:posOffset>
                </wp:positionV>
                <wp:extent cx="1285875" cy="0"/>
                <wp:effectExtent l="9525" t="9525" r="9525" b="9525"/>
                <wp:wrapNone/>
                <wp:docPr id="116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DA10B" id="Line 130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25pt,322.5pt" to="310.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qdQFwIAACw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15" name="_x_3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4FB05" id="_x_38_t" o:spid="_x0000_s1026" type="#_x0000_t202" style="position:absolute;margin-left:0;margin-top:0;width:50pt;height:50pt;z-index:251589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+JPkk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4201160</wp:posOffset>
                </wp:positionV>
                <wp:extent cx="1577340" cy="154305"/>
                <wp:effectExtent l="0" t="635" r="3810" b="0"/>
                <wp:wrapNone/>
                <wp:docPr id="114" name="_x_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73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Place of Birth : Village / City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8" o:spid="_x0000_s1063" type="#_x0000_t202" style="position:absolute;margin-left:1.5pt;margin-top:330.8pt;width:124.2pt;height:12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Place of Birth : Village / City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13" name="_x_3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80E91" id="_x_39_t" o:spid="_x0000_s1026" type="#_x0000_t202" style="position:absolute;margin-left:0;margin-top:0;width:50pt;height:50pt;z-index:251590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SZA/zT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4209415</wp:posOffset>
                </wp:positionV>
                <wp:extent cx="1396365" cy="161925"/>
                <wp:effectExtent l="0" t="0" r="3810" b="635"/>
                <wp:wrapNone/>
                <wp:docPr id="112" name="_x_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PCMC, PUNE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39" o:spid="_x0000_s1064" type="#_x0000_t202" style="position:absolute;margin-left:124.5pt;margin-top:331.45pt;width:109.95pt;height:1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PCMC, PUNE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11" name="_x_4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DA6B" id="_x_40_t" o:spid="_x0000_s1026" type="#_x0000_t202" style="position:absolute;margin-left:0;margin-top:0;width:50pt;height:50pt;z-index:251591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ZLrPeT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4201160</wp:posOffset>
                </wp:positionV>
                <wp:extent cx="501015" cy="154305"/>
                <wp:effectExtent l="0" t="635" r="3810" b="0"/>
                <wp:wrapNone/>
                <wp:docPr id="110" name="_x_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Taluka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0" o:spid="_x0000_s1065" type="#_x0000_t202" style="position:absolute;margin-left:321pt;margin-top:330.8pt;width:39.45pt;height:12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Taluka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4381500</wp:posOffset>
                </wp:positionV>
                <wp:extent cx="2095500" cy="0"/>
                <wp:effectExtent l="9525" t="9525" r="9525" b="9525"/>
                <wp:wrapNone/>
                <wp:docPr id="109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4DF8B" id="Line 12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5pt,345pt" to="523.5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yT7FQIAACw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08" name="_x_4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6CD51" id="_x_41_t" o:spid="_x0000_s1026" type="#_x0000_t202" style="position:absolute;margin-left:0;margin-top:0;width:50pt;height:50pt;z-index:251592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4ZsX9z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4486910</wp:posOffset>
                </wp:positionV>
                <wp:extent cx="377190" cy="154305"/>
                <wp:effectExtent l="0" t="635" r="3810" b="0"/>
                <wp:wrapNone/>
                <wp:docPr id="107" name="_x_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Zilla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1" o:spid="_x0000_s1066" type="#_x0000_t202" style="position:absolute;margin-left:63pt;margin-top:353.3pt;width:29.7pt;height:12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Zilla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06" name="_x_4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13040" id="_x_42_t" o:spid="_x0000_s1026" type="#_x0000_t202" style="position:absolute;margin-left:0;margin-top:0;width:50pt;height:50pt;z-index:251593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b31iSj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4486910</wp:posOffset>
                </wp:positionV>
                <wp:extent cx="415290" cy="154305"/>
                <wp:effectExtent l="0" t="635" r="3810" b="0"/>
                <wp:wrapNone/>
                <wp:docPr id="105" name="_x_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State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2" o:spid="_x0000_s1067" type="#_x0000_t202" style="position:absolute;margin-left:205.5pt;margin-top:353.3pt;width:32.7pt;height:12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State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04" name="_x_4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6CE88" id="_x_43_t" o:spid="_x0000_s1026" type="#_x0000_t202" style="position:absolute;margin-left:0;margin-top:0;width:50pt;height:50pt;z-index:251594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g5yhTDMCAABb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4486910</wp:posOffset>
                </wp:positionV>
                <wp:extent cx="577215" cy="154305"/>
                <wp:effectExtent l="0" t="635" r="3810" b="0"/>
                <wp:wrapNone/>
                <wp:docPr id="103" name="_x_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Country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3" o:spid="_x0000_s1068" type="#_x0000_t202" style="position:absolute;margin-left:354pt;margin-top:353.3pt;width:45.45pt;height:12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Country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4658360</wp:posOffset>
                </wp:positionV>
                <wp:extent cx="1495425" cy="0"/>
                <wp:effectExtent l="9525" t="10160" r="9525" b="8890"/>
                <wp:wrapNone/>
                <wp:docPr id="102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E91FD" id="Line 11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25pt,366.8pt" to="207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0djEwIAACw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4658360</wp:posOffset>
                </wp:positionV>
                <wp:extent cx="1495425" cy="0"/>
                <wp:effectExtent l="9525" t="10160" r="9525" b="8890"/>
                <wp:wrapNone/>
                <wp:docPr id="101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6D8859" id="Line 11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pt,366.8pt" to="354.75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2vEwIAACw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4658360</wp:posOffset>
                </wp:positionV>
                <wp:extent cx="1581150" cy="0"/>
                <wp:effectExtent l="9525" t="10160" r="9525" b="8890"/>
                <wp:wrapNone/>
                <wp:docPr id="100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A86ED" id="Line 11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9pt,366.8pt" to="523.5pt,3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9" name="_x_4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F7235" id="_x_44_t" o:spid="_x0000_s1026" type="#_x0000_t202" style="position:absolute;margin-left:0;margin-top:0;width:50pt;height:50pt;z-index:251595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gRBtQ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4753610</wp:posOffset>
                </wp:positionV>
                <wp:extent cx="1443990" cy="154305"/>
                <wp:effectExtent l="0" t="635" r="3810" b="0"/>
                <wp:wrapNone/>
                <wp:docPr id="98" name="_x_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Date of Birth ( in figures )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4" o:spid="_x0000_s1069" type="#_x0000_t202" style="position:absolute;margin-left:1.5pt;margin-top:374.3pt;width:113.7pt;height:12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Date of Birth ( in figures )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4944110</wp:posOffset>
                </wp:positionV>
                <wp:extent cx="5238750" cy="0"/>
                <wp:effectExtent l="9525" t="10160" r="9525" b="8890"/>
                <wp:wrapNone/>
                <wp:docPr id="97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3C464" id="Line 111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389.3pt" to="523.5pt,3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z0YFQIAACs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6" name="_x_4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9B3EF" id="_x_45_t" o:spid="_x0000_s1026" type="#_x0000_t202" style="position:absolute;margin-left:0;margin-top:0;width:50pt;height:50pt;z-index:251596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s+uvb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5039360</wp:posOffset>
                </wp:positionV>
                <wp:extent cx="1443990" cy="154305"/>
                <wp:effectExtent l="0" t="635" r="3810" b="0"/>
                <wp:wrapNone/>
                <wp:docPr id="95" name="_x_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Date of Birth ( in Words )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5" o:spid="_x0000_s1070" type="#_x0000_t202" style="position:absolute;margin-left:1.5pt;margin-top:396.8pt;width:113.7pt;height:12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Date of Birth ( in Words )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5220335</wp:posOffset>
                </wp:positionV>
                <wp:extent cx="5238750" cy="0"/>
                <wp:effectExtent l="9525" t="10160" r="9525" b="8890"/>
                <wp:wrapNone/>
                <wp:docPr id="94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B0387" id="Line 108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411.05pt" to="523.5pt,4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5Ua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3" name="_x_4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D534C" id="_x_46_t" o:spid="_x0000_s1026" type="#_x0000_t202" style="position:absolute;margin-left:0;margin-top:0;width:50pt;height:50pt;z-index:251597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RU4Fw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5305425</wp:posOffset>
                </wp:positionV>
                <wp:extent cx="1234440" cy="154305"/>
                <wp:effectExtent l="0" t="0" r="3810" b="0"/>
                <wp:wrapNone/>
                <wp:docPr id="92" name="_x_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Last attended School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6" o:spid="_x0000_s1071" type="#_x0000_t202" style="position:absolute;margin-left:.75pt;margin-top:417.75pt;width:97.2pt;height:12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Last attended School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1" name="_x_4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26539" id="_x_47_t" o:spid="_x0000_s1026" type="#_x0000_t202" style="position:absolute;margin-left:0;margin-top:0;width:50pt;height:50pt;z-index:251598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9skJ2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5620385</wp:posOffset>
                </wp:positionV>
                <wp:extent cx="1072515" cy="154305"/>
                <wp:effectExtent l="0" t="635" r="3810" b="0"/>
                <wp:wrapNone/>
                <wp:docPr id="90" name="_x_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Date of admission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7" o:spid="_x0000_s1072" type="#_x0000_t202" style="position:absolute;margin-left:.75pt;margin-top:442.55pt;width:84.45pt;height:12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Date of admission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89" name="_x_4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EA2A6" id="_x_48_t" o:spid="_x0000_s1026" type="#_x0000_t202" style="position:absolute;margin-left:0;margin-top:0;width:50pt;height:50pt;z-index:251599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lCCzi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5619750</wp:posOffset>
                </wp:positionV>
                <wp:extent cx="1805940" cy="161925"/>
                <wp:effectExtent l="0" t="0" r="3810" b="0"/>
                <wp:wrapNone/>
                <wp:docPr id="88" name="_x_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8" o:spid="_x0000_s1073" type="#_x0000_t202" style="position:absolute;margin-left:319.5pt;margin-top:442.5pt;width:142.2pt;height:1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87" name="_x_4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24292" id="_x_49_t" o:spid="_x0000_s1026" type="#_x0000_t202" style="position:absolute;margin-left:0;margin-top:0;width:50pt;height:50pt;z-index:251600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uz8YJ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5629910</wp:posOffset>
                </wp:positionV>
                <wp:extent cx="558165" cy="154305"/>
                <wp:effectExtent l="0" t="635" r="3810" b="0"/>
                <wp:wrapNone/>
                <wp:docPr id="86" name="_x_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in Class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49" o:spid="_x0000_s1074" type="#_x0000_t202" style="position:absolute;margin-left:279.75pt;margin-top:443.3pt;width:43.95pt;height:1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in Class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5791835</wp:posOffset>
                </wp:positionV>
                <wp:extent cx="1971675" cy="0"/>
                <wp:effectExtent l="9525" t="10160" r="9525" b="8890"/>
                <wp:wrapNone/>
                <wp:docPr id="85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5D882" id="Line 9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56.05pt" to="245.25pt,4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v8FAIAACoEAAAOAAAAZHJzL2Uyb0RvYy54bWysU8GO2jAQvVfqP1i+QxIKL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5791835</wp:posOffset>
                </wp:positionV>
                <wp:extent cx="2590800" cy="0"/>
                <wp:effectExtent l="9525" t="10160" r="9525" b="8890"/>
                <wp:wrapNone/>
                <wp:docPr id="84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20A56F" id="Line 9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5pt,456.05pt" to="523.5pt,4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1EwIAACo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83" name="_x_5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33735" id="_x_50_t" o:spid="_x0000_s1026" type="#_x0000_t202" style="position:absolute;margin-left:0;margin-top:0;width:50pt;height:50pt;z-index:251601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DyuZb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5886450</wp:posOffset>
                </wp:positionV>
                <wp:extent cx="1139190" cy="154305"/>
                <wp:effectExtent l="0" t="0" r="3810" b="0"/>
                <wp:wrapNone/>
                <wp:docPr id="82" name="_x_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Academic Progress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0" o:spid="_x0000_s1075" type="#_x0000_t202" style="position:absolute;margin-left:.75pt;margin-top:463.5pt;width:89.7pt;height:12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Academic Progress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81" name="_x_5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AB50E" id="_x_51_t" o:spid="_x0000_s1026" type="#_x0000_t202" style="position:absolute;margin-left:0;margin-top:0;width:50pt;height:50pt;z-index:251602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vKyVd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5886450</wp:posOffset>
                </wp:positionV>
                <wp:extent cx="596265" cy="154305"/>
                <wp:effectExtent l="0" t="0" r="3810" b="0"/>
                <wp:wrapNone/>
                <wp:docPr id="80" name="_x_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Conduct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1" o:spid="_x0000_s1076" type="#_x0000_t202" style="position:absolute;margin-left:277.5pt;margin-top:463.5pt;width:46.95pt;height:12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Conduct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9" name="_x_5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D3BB9" id="_x_52_t" o:spid="_x0000_s1026" type="#_x0000_t202" style="position:absolute;margin-left:0;margin-top:0;width:50pt;height:50pt;z-index:251603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4BWDPD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5905500</wp:posOffset>
                </wp:positionV>
                <wp:extent cx="1396365" cy="161925"/>
                <wp:effectExtent l="0" t="0" r="3810" b="0"/>
                <wp:wrapNone/>
                <wp:docPr id="78" name="_x_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2" o:spid="_x0000_s1077" type="#_x0000_t202" style="position:absolute;margin-left:90pt;margin-top:465pt;width:109.95pt;height:1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GOOD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7" name="_x_5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87862" id="_x_53_t" o:spid="_x0000_s1026" type="#_x0000_t202" style="position:absolute;margin-left:0;margin-top:0;width:50pt;height:50pt;z-index:251604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69Jp1z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5905500</wp:posOffset>
                </wp:positionV>
                <wp:extent cx="1396365" cy="161925"/>
                <wp:effectExtent l="0" t="0" r="3810" b="0"/>
                <wp:wrapNone/>
                <wp:docPr id="76" name="_x_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3" o:spid="_x0000_s1078" type="#_x0000_t202" style="position:absolute;margin-left:321pt;margin-top:465pt;width:109.95pt;height:1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GOOD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6077585</wp:posOffset>
                </wp:positionV>
                <wp:extent cx="1981200" cy="0"/>
                <wp:effectExtent l="9525" t="10160" r="9525" b="8890"/>
                <wp:wrapNone/>
                <wp:docPr id="75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EC317" id="Line 89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78.55pt" to="246pt,4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gBU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6087110</wp:posOffset>
                </wp:positionV>
                <wp:extent cx="2562225" cy="0"/>
                <wp:effectExtent l="9525" t="10160" r="9525" b="8890"/>
                <wp:wrapNone/>
                <wp:docPr id="74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73C2B" id="Line 88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75pt,479.3pt" to="523.5pt,4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3" name="_x_5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851F4" id="_x_54_t" o:spid="_x0000_s1026" type="#_x0000_t202" style="position:absolute;margin-left:0;margin-top:0;width:50pt;height:50pt;z-index:251606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20EnsT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6182360</wp:posOffset>
                </wp:positionV>
                <wp:extent cx="967740" cy="154305"/>
                <wp:effectExtent l="0" t="635" r="3810" b="0"/>
                <wp:wrapNone/>
                <wp:docPr id="72" name="_x_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Date of Leaving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4" o:spid="_x0000_s1079" type="#_x0000_t202" style="position:absolute;margin-left:1.5pt;margin-top:486.8pt;width:76.2pt;height:12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Date of Leaving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1" name="_x_5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44912" id="_x_55_t" o:spid="_x0000_s1026" type="#_x0000_t202" style="position:absolute;margin-left:0;margin-top:0;width:50pt;height:50pt;z-index:251607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3oOS3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6191250</wp:posOffset>
                </wp:positionV>
                <wp:extent cx="824865" cy="161925"/>
                <wp:effectExtent l="0" t="0" r="3810" b="0"/>
                <wp:wrapNone/>
                <wp:docPr id="70" name="_x_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/  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5" o:spid="_x0000_s1080" type="#_x0000_t202" style="position:absolute;margin-left:73.5pt;margin-top:487.5pt;width:64.95pt;height:12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/  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6363335</wp:posOffset>
                </wp:positionV>
                <wp:extent cx="1514475" cy="0"/>
                <wp:effectExtent l="9525" t="10160" r="9525" b="8890"/>
                <wp:wrapNone/>
                <wp:docPr id="69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92FA7C" id="Line 8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5pt,501.05pt" to="192.75pt,5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inFQ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68" name="_x_5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81203" id="_x_56_t" o:spid="_x0000_s1026" type="#_x0000_t202" style="position:absolute;margin-left:0;margin-top:0;width:50pt;height:50pt;z-index:251608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3oKNv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6515100</wp:posOffset>
                </wp:positionV>
                <wp:extent cx="1291590" cy="154305"/>
                <wp:effectExtent l="0" t="0" r="3810" b="0"/>
                <wp:wrapNone/>
                <wp:docPr id="67" name="_x_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15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Studying in Class since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6" o:spid="_x0000_s1081" type="#_x0000_t202" style="position:absolute;margin-left:0;margin-top:513pt;width:101.7pt;height:12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Studying in Class since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6658610</wp:posOffset>
                </wp:positionV>
                <wp:extent cx="1419225" cy="0"/>
                <wp:effectExtent l="9525" t="10160" r="9525" b="8890"/>
                <wp:wrapNone/>
                <wp:docPr id="66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E3379" id="Line 8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5pt,524.3pt" to="215.25pt,5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65" name="_x_5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C67A0" id="_x_57_t" o:spid="_x0000_s1026" type="#_x0000_t202" style="position:absolute;margin-left:0;margin-top:0;width:50pt;height:50pt;z-index:251609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NexnJD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7057390</wp:posOffset>
                </wp:positionV>
                <wp:extent cx="5015865" cy="161925"/>
                <wp:effectExtent l="0" t="0" r="3810" b="635"/>
                <wp:wrapNone/>
                <wp:docPr id="64" name="_x_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58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7" o:spid="_x0000_s1082" type="#_x0000_t202" style="position:absolute;margin-left:129.75pt;margin-top:555.7pt;width:394.95pt;height:12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7239000</wp:posOffset>
                </wp:positionV>
                <wp:extent cx="5000625" cy="0"/>
                <wp:effectExtent l="9525" t="9525" r="9525" b="9525"/>
                <wp:wrapNone/>
                <wp:docPr id="63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317EC" id="Line 77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5pt,570pt" to="523.5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s+4EgIAACo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62" name="_x_5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3570E" id="_x_58_t" o:spid="_x0000_s1026" type="#_x0000_t202" style="position:absolute;margin-left:0;margin-top:0;width:50pt;height:50pt;z-index:251610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WXQKYz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7953375</wp:posOffset>
                </wp:positionV>
                <wp:extent cx="6739890" cy="180975"/>
                <wp:effectExtent l="0" t="0" r="0" b="0"/>
                <wp:wrapNone/>
                <wp:docPr id="61" name="_x_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Certified that the above information is as per General Register of the School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8" o:spid="_x0000_s1083" type="#_x0000_t202" style="position:absolute;margin-left:-2.5pt;margin-top:626.25pt;width:530.7pt;height:1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Certified that the above information is as per General Register of the School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60" name="_x_5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79512" id="_x_59_t" o:spid="_x0000_s1026" type="#_x0000_t202" style="position:absolute;margin-left:0;margin-top:0;width:50pt;height:50pt;z-index:251611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1lcll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9201150</wp:posOffset>
                </wp:positionV>
                <wp:extent cx="872490" cy="154305"/>
                <wp:effectExtent l="0" t="0" r="3810" b="0"/>
                <wp:wrapNone/>
                <wp:docPr id="59" name="_x_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4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Class Teacher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59" o:spid="_x0000_s1084" type="#_x0000_t202" style="position:absolute;margin-left:1.5pt;margin-top:724.5pt;width:68.7pt;height:12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Class Teacher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58" name="_x_6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1F3F0" id="_x_60_t" o:spid="_x0000_s1026" type="#_x0000_t202" style="position:absolute;margin-left:0;margin-top:0;width:50pt;height:50pt;z-index:251612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eyDg+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9201150</wp:posOffset>
                </wp:positionV>
                <wp:extent cx="767715" cy="154305"/>
                <wp:effectExtent l="0" t="0" r="3810" b="0"/>
                <wp:wrapNone/>
                <wp:docPr id="57" name="_x_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Prepared by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0" o:spid="_x0000_s1085" type="#_x0000_t202" style="position:absolute;margin-left:195.75pt;margin-top:724.5pt;width:60.45pt;height:12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Prepared by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56" name="_x_6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4B63" id="_x_61_t" o:spid="_x0000_s1026" type="#_x0000_t202" style="position:absolute;margin-left:0;margin-top:0;width:50pt;height:50pt;z-index:251613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VD9LV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9201150</wp:posOffset>
                </wp:positionV>
                <wp:extent cx="596265" cy="154305"/>
                <wp:effectExtent l="0" t="0" r="3810" b="0"/>
                <wp:wrapNone/>
                <wp:docPr id="55" name="_x_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Principal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1" o:spid="_x0000_s1086" type="#_x0000_t202" style="position:absolute;margin-left:373.5pt;margin-top:724.5pt;width:46.95pt;height:12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Principal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9335135</wp:posOffset>
                </wp:positionV>
                <wp:extent cx="1552575" cy="0"/>
                <wp:effectExtent l="9525" t="10160" r="9525" b="8890"/>
                <wp:wrapNone/>
                <wp:docPr id="54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788E4E" id="Line 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5pt,735.05pt" to="187.5pt,7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6ae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9335135</wp:posOffset>
                </wp:positionV>
                <wp:extent cx="1409700" cy="0"/>
                <wp:effectExtent l="9525" t="10160" r="9525" b="8890"/>
                <wp:wrapNone/>
                <wp:docPr id="53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9FD5E" id="Line 6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35.05pt" to="363pt,7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nT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9335135</wp:posOffset>
                </wp:positionV>
                <wp:extent cx="1333500" cy="0"/>
                <wp:effectExtent l="9525" t="10160" r="9525" b="8890"/>
                <wp:wrapNone/>
                <wp:docPr id="52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DB232" id="Line 66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5pt,735.05pt" to="523.5pt,7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2Ha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51" name="_x_6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4A58A" id="_x_62_t" o:spid="_x0000_s1026" type="#_x0000_t202" style="position:absolute;margin-left:0;margin-top:0;width:50pt;height:50pt;z-index:251614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mVIy+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9467215</wp:posOffset>
                </wp:positionV>
                <wp:extent cx="6739890" cy="161925"/>
                <wp:effectExtent l="0" t="0" r="0" b="635"/>
                <wp:wrapNone/>
                <wp:docPr id="50" name="_x_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Note : No change in any entry in the Certificate shall be made except by the authority issuing it and any infringement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2" o:spid="_x0000_s1087" type="#_x0000_t202" style="position:absolute;margin-left:-2.5pt;margin-top:745.45pt;width:530.7pt;height:12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Note : No change in any entry in the Certificate shall be made except by the authority issuing it and any infringement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9" name="_x_6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D9CC6" id="_x_63_t" o:spid="_x0000_s1026" type="#_x0000_t202" style="position:absolute;margin-left:0;margin-top:0;width:50pt;height:50pt;z-index:251615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5AxOUD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9677400</wp:posOffset>
                </wp:positionV>
                <wp:extent cx="6739890" cy="161925"/>
                <wp:effectExtent l="0" t="0" r="0" b="0"/>
                <wp:wrapNone/>
                <wp:docPr id="48" name="_x_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89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of this requirement is liable to involve the imposition of penalty such as that of rustication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3" o:spid="_x0000_s1088" type="#_x0000_t202" style="position:absolute;margin-left:-2.5pt;margin-top:762pt;width:530.7pt;height:12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of this requirement is liable to involve the imposition of penalty such as that of rustication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7" name="_x_6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EDF87" id="_x_64_t" o:spid="_x0000_s1026" type="#_x0000_t202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YKkFQD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4209415</wp:posOffset>
                </wp:positionV>
                <wp:extent cx="1396365" cy="161925"/>
                <wp:effectExtent l="0" t="0" r="3810" b="635"/>
                <wp:wrapNone/>
                <wp:docPr id="46" name="_x_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4" o:spid="_x0000_s1089" type="#_x0000_t202" style="position:absolute;margin-left:363pt;margin-top:331.45pt;width:109.95pt;height:12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5" name="_x_6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F3CA5" id="_x_65_t" o:spid="_x0000_s1026" type="#_x0000_t202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MSMZG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4476750</wp:posOffset>
                </wp:positionV>
                <wp:extent cx="1396365" cy="161925"/>
                <wp:effectExtent l="0" t="0" r="3810" b="0"/>
                <wp:wrapNone/>
                <wp:docPr id="44" name="_x_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5" o:spid="_x0000_s1090" type="#_x0000_t202" style="position:absolute;margin-left:89.25pt;margin-top:352.5pt;width:109.95pt;height:12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3" name="_x_6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952CC" id="_x_66_t" o:spid="_x0000_s1026" type="#_x0000_t202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uGqCTT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4476750</wp:posOffset>
                </wp:positionV>
                <wp:extent cx="1396365" cy="161925"/>
                <wp:effectExtent l="0" t="0" r="3810" b="0"/>
                <wp:wrapNone/>
                <wp:docPr id="42" name="_x_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MAHARASHTRA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6" o:spid="_x0000_s1091" type="#_x0000_t202" style="position:absolute;margin-left:237pt;margin-top:352.5pt;width:109.95pt;height:12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MAHARASHTRA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1" name="_x_6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37A3F" id="_x_67_t" o:spid="_x0000_s1026" type="#_x0000_t202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VItBSz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4476750</wp:posOffset>
                </wp:positionV>
                <wp:extent cx="1396365" cy="161925"/>
                <wp:effectExtent l="0" t="0" r="3810" b="0"/>
                <wp:wrapNone/>
                <wp:docPr id="40" name="_x_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INDIA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7" o:spid="_x0000_s1092" type="#_x0000_t202" style="position:absolute;margin-left:399pt;margin-top:352.5pt;width:109.95pt;height:12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INDIA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39" name="_x_6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0B252" id="_x_68_t" o:spid="_x0000_s1026" type="#_x0000_t202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SHdYt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6762750</wp:posOffset>
                </wp:positionV>
                <wp:extent cx="4472940" cy="161925"/>
                <wp:effectExtent l="0" t="0" r="3810" b="0"/>
                <wp:wrapNone/>
                <wp:docPr id="38" name="_x_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29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8" o:spid="_x0000_s1093" type="#_x0000_t202" style="position:absolute;margin-left:181.5pt;margin-top:532.5pt;width:352.2pt;height:12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6944360</wp:posOffset>
                </wp:positionV>
                <wp:extent cx="4371975" cy="0"/>
                <wp:effectExtent l="9525" t="10160" r="9525" b="8890"/>
                <wp:wrapNone/>
                <wp:docPr id="3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71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AE91B" id="Line 51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5pt,546.8pt" to="525.75pt,5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36" name="_x_6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D7A8B" id="_x_69_t" o:spid="_x0000_s1026" type="#_x0000_t202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XqMmpj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6485890</wp:posOffset>
                </wp:positionV>
                <wp:extent cx="901065" cy="161925"/>
                <wp:effectExtent l="0" t="0" r="3810" b="635"/>
                <wp:wrapNone/>
                <wp:docPr id="35" name="_x_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/  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69" o:spid="_x0000_s1094" type="#_x0000_t202" style="position:absolute;margin-left:315.75pt;margin-top:510.7pt;width:70.95pt;height:12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/  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6658610</wp:posOffset>
                </wp:positionV>
                <wp:extent cx="1419225" cy="0"/>
                <wp:effectExtent l="9525" t="10160" r="9525" b="8890"/>
                <wp:wrapNone/>
                <wp:docPr id="34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1CEEB" id="Line 4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524.3pt" to="427.5pt,5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33" name="_x_7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FB0F1" id="_x_70_t" o:spid="_x0000_s1026" type="#_x0000_t202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03xyU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7372350</wp:posOffset>
                </wp:positionV>
                <wp:extent cx="529590" cy="154305"/>
                <wp:effectExtent l="0" t="0" r="3810" b="0"/>
                <wp:wrapNone/>
                <wp:docPr id="32" name="_x_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Remark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0" o:spid="_x0000_s1095" type="#_x0000_t202" style="position:absolute;margin-left:.75pt;margin-top:580.5pt;width:41.7pt;height:12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Remark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31" name="_x_7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06254" id="_x_71_t" o:spid="_x0000_s1026" type="#_x0000_t202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GD7fkj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7362190</wp:posOffset>
                </wp:positionV>
                <wp:extent cx="6263640" cy="447675"/>
                <wp:effectExtent l="0" t="0" r="3810" b="635"/>
                <wp:wrapNone/>
                <wp:docPr id="30" name="_x_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1" o:spid="_x0000_s1096" type="#_x0000_t202" style="position:absolute;margin-left:40.5pt;margin-top:579.7pt;width:493.2pt;height:35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7820025</wp:posOffset>
                </wp:positionV>
                <wp:extent cx="6162675" cy="0"/>
                <wp:effectExtent l="9525" t="9525" r="9525" b="9525"/>
                <wp:wrapNone/>
                <wp:docPr id="29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D7F60" id="Line 43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5pt,615.75pt" to="525.75pt,6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3x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8" name="_x_7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F6A8B" id="_x_72_t" o:spid="_x0000_s1026" type="#_x0000_t202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YPphK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5314950</wp:posOffset>
                </wp:positionV>
                <wp:extent cx="558165" cy="154305"/>
                <wp:effectExtent l="0" t="0" r="3810" b="0"/>
                <wp:wrapNone/>
                <wp:docPr id="27" name="_x_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in Class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2" o:spid="_x0000_s1097" type="#_x0000_t202" style="position:absolute;margin-left:375.75pt;margin-top:418.5pt;width:43.95pt;height:12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in Class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6" name="_x_7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A93BD" id="_x_73_t" o:spid="_x0000_s1026" type="#_x0000_t202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/lyoT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5324475</wp:posOffset>
                </wp:positionV>
                <wp:extent cx="1434465" cy="161925"/>
                <wp:effectExtent l="0" t="0" r="3810" b="0"/>
                <wp:wrapNone/>
                <wp:docPr id="25" name="_x_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44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3" o:spid="_x0000_s1098" type="#_x0000_t202" style="position:absolute;margin-left:418.5pt;margin-top:419.25pt;width:112.95pt;height:12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5515610</wp:posOffset>
                </wp:positionV>
                <wp:extent cx="1343025" cy="0"/>
                <wp:effectExtent l="9525" t="10160" r="9525" b="8890"/>
                <wp:wrapNone/>
                <wp:docPr id="24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80B32" id="Line 38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5pt,434.3pt" to="524.25pt,4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3" name="_x_74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101BD" id="_x_74_t" o:spid="_x0000_s1026" type="#_x0000_t202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JBMmpzMCAABaBAAADgAAAAAAAAAAAAAAAAAuAgAAZHJz&#10;L2Uyb0RvYy54bWxQSwECLQAUAAYACAAAACEAjqBz5dcAAAAFAQAADwAAAAAAAAAAAAAAAACNBAAA&#10;ZHJzL2Rvd25yZXYueG1sUEsFBgAAAAAEAAQA8wAAAJEFAAAAAA=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6457950</wp:posOffset>
                </wp:positionV>
                <wp:extent cx="1062990" cy="154305"/>
                <wp:effectExtent l="0" t="0" r="3810" b="0"/>
                <wp:wrapNone/>
                <wp:docPr id="22" name="_x_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99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( in figure &amp; word 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4" o:spid="_x0000_s1099" type="#_x0000_t202" style="position:absolute;margin-left:231pt;margin-top:508.5pt;width:83.7pt;height:12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( in figure &amp; word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1" name="_x_75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96F81" id="_x_75_t" o:spid="_x0000_s1026" type="#_x0000_t202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I8uWh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8286750</wp:posOffset>
                </wp:positionV>
                <wp:extent cx="367665" cy="154305"/>
                <wp:effectExtent l="0" t="0" r="3810" b="0"/>
                <wp:wrapNone/>
                <wp:docPr id="20" name="_x_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Day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5" o:spid="_x0000_s1100" type="#_x0000_t202" style="position:absolute;margin-left:.75pt;margin-top:652.5pt;width:28.95pt;height:12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Day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9" name="_x_76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FF559" id="_x_76_t" o:spid="_x0000_s1026" type="#_x0000_t202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6ksD+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8296910</wp:posOffset>
                </wp:positionV>
                <wp:extent cx="510540" cy="154305"/>
                <wp:effectExtent l="0" t="635" r="3810" b="0"/>
                <wp:wrapNone/>
                <wp:docPr id="18" name="_x_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Month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6" o:spid="_x0000_s1101" type="#_x0000_t202" style="position:absolute;margin-left:183.75pt;margin-top:653.3pt;width:40.2pt;height:12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Month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7" name="_x_77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B0D65" id="_x_77_t" o:spid="_x0000_s1026" type="#_x0000_t202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xVSoV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8296910</wp:posOffset>
                </wp:positionV>
                <wp:extent cx="386715" cy="154305"/>
                <wp:effectExtent l="0" t="635" r="3810" b="0"/>
                <wp:wrapNone/>
                <wp:docPr id="16" name="_x_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Year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7" o:spid="_x0000_s1102" type="#_x0000_t202" style="position:absolute;margin-left:387pt;margin-top:653.3pt;width:30.45pt;height:12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Year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8448675</wp:posOffset>
                </wp:positionV>
                <wp:extent cx="1323975" cy="0"/>
                <wp:effectExtent l="9525" t="9525" r="9525" b="9525"/>
                <wp:wrapNone/>
                <wp:docPr id="15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38418" id="Line 29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665.25pt" to="132.75pt,6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8448675</wp:posOffset>
                </wp:positionV>
                <wp:extent cx="1323975" cy="0"/>
                <wp:effectExtent l="9525" t="9525" r="9525" b="9525"/>
                <wp:wrapNone/>
                <wp:docPr id="14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ECA3AA" id="Line 2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75pt,665.25pt" to="327pt,6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8SIFAIAACo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8448675</wp:posOffset>
                </wp:positionV>
                <wp:extent cx="1323975" cy="0"/>
                <wp:effectExtent l="9525" t="9525" r="9525" b="9525"/>
                <wp:wrapNone/>
                <wp:docPr id="13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8D02D7" id="Line 27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5pt,665.25pt" to="522.75pt,6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C2gFAIAACo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2" name="_x_78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E6ACD" id="_x_78_t" o:spid="_x0000_s1026" type="#_x0000_t202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TP3OS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8239125</wp:posOffset>
                </wp:positionV>
                <wp:extent cx="1034415" cy="200025"/>
                <wp:effectExtent l="0" t="0" r="3810" b="0"/>
                <wp:wrapNone/>
                <wp:docPr id="11" name="_x_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441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b/>
                                <w:b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8" o:spid="_x0000_s1103" type="#_x0000_t202" style="position:absolute;margin-left:32.25pt;margin-top:648.75pt;width:81.4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b/>
                          <w:b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0" name="_x_79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05C36" id="_x_79_t" o:spid="_x0000_s1026" type="#_x0000_t202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/3rCUMgIAAFo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8239125</wp:posOffset>
                </wp:positionV>
                <wp:extent cx="1434465" cy="200025"/>
                <wp:effectExtent l="0" t="0" r="3810" b="0"/>
                <wp:wrapNone/>
                <wp:docPr id="9" name="_x_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446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b/>
                                <w:bCs/>
                              </w:rPr>
                              <w:t>June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79" o:spid="_x0000_s1104" type="#_x0000_t202" style="position:absolute;margin-left:224.25pt;margin-top:648.75pt;width:112.9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b/>
                          <w:bCs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8" name="_x_80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9A4B2" id="_x_80_t" o:spid="_x0000_s1026" type="#_x0000_t202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Eu54fgxAgAAWQQAAA4AAAAAAAAAAAAAAAAALgIAAGRycy9l&#10;Mm9Eb2MueG1sUEsBAi0AFAAGAAgAAAAhAI6gc+XXAAAABQEAAA8AAAAAAAAAAAAAAAAAiwQAAGRy&#10;cy9kb3ducmV2LnhtbFBLBQYAAAAABAAEAPMAAACPBQAAAAA=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8239125</wp:posOffset>
                </wp:positionV>
                <wp:extent cx="1434465" cy="200025"/>
                <wp:effectExtent l="0" t="0" r="3810" b="0"/>
                <wp:wrapNone/>
                <wp:docPr id="7" name="_x_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4465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b/>
                                <w:bCs/>
                              </w:rPr>
                              <w:t>2023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80" o:spid="_x0000_s1105" type="#_x0000_t202" style="position:absolute;margin-left:419.25pt;margin-top:648.75pt;width:112.9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b/>
                          <w:bCs/>
                        </w:rPr>
                        <w:t>2023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6" name="_x_81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AC4A9" id="_x_81_t" o:spid="_x0000_s1026" type="#_x0000_t202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AfgsTMgIAAFk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3933190</wp:posOffset>
                </wp:positionV>
                <wp:extent cx="1396365" cy="161925"/>
                <wp:effectExtent l="0" t="0" r="3810" b="635"/>
                <wp:wrapNone/>
                <wp:docPr id="5" name="_x_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HINDU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81" o:spid="_x0000_s1106" type="#_x0000_t202" style="position:absolute;margin-left:45.75pt;margin-top:309.7pt;width:109.95pt;height:12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HINDU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4" name="_x_82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BD92E" id="_x_82_t" o:spid="_x0000_s1026" type="#_x0000_t202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pvldDMgIAAFk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3933190</wp:posOffset>
                </wp:positionV>
                <wp:extent cx="1396365" cy="161925"/>
                <wp:effectExtent l="0" t="0" r="3810" b="635"/>
                <wp:wrapNone/>
                <wp:docPr id="3" name="_x_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OBC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82" o:spid="_x0000_s1107" type="#_x0000_t202" style="position:absolute;margin-left:202.5pt;margin-top:309.7pt;width:109.95pt;height:12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OBC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_x_83_t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1E10B" id="_x_83_t" o:spid="_x0000_s1026" type="#_x0000_t202" style="position:absolute;margin-left:0;margin-top:0;width:50pt;height:50pt;z-index:25163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YvYweMgIAAFkEAAAOAAAAAAAAAAAAAAAAAC4CAABkcnMv&#10;ZTJvRG9jLnhtbFBLAQItABQABgAIAAAAIQCOoHPl1wAAAAUBAAAPAAAAAAAAAAAAAAAAAIwEAABk&#10;cnMvZG93bnJldi54bWxQSwUGAAAAAAQABADzAAAAkAUAAAAA&#10;"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3933190</wp:posOffset>
                </wp:positionV>
                <wp:extent cx="1396365" cy="161925"/>
                <wp:effectExtent l="0" t="0" r="3810" b="635"/>
                <wp:wrapNone/>
                <wp:docPr id="1" name="_x_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E5A01">
                            <w:r>
                              <w:rPr>
                                <w:sz w:val="20"/>
                                <w:szCs w:val="20"/>
                              </w:rPr>
                              <w:t>MALI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_83" o:spid="_x0000_s1108" type="#_x0000_t202" style="position:absolute;margin-left:375.75pt;margin-top:309.7pt;width:109.95pt;height:12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" filled="f" stroked="f">
                <v:textbox style="mso-fit-shape-to-text:t" inset="0,0,0,0">
                  <w:txbxContent>
                    <w:p w:rsidR="00000000" w:rsidRDefault="008E5A01">
                      <w:r>
                        <w:rPr>
                          <w:sz w:val="20"/>
                          <w:szCs w:val="20"/>
                        </w:rPr>
                        <w:t>MALI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00000">
      <w:pgSz w:w="11905" w:h="16838"/>
      <w:pgMar w:top="0" w:right="240" w:bottom="640" w:left="84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E5A01"/>
    <w:rsid w:val="008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0"/>
    <o:shapelayout v:ext="edit">
      <o:idmap v:ext="edit" data="1"/>
    </o:shapelayout>
  </w:shapeDefaults>
  <w:decimalSymbol w:val="."/>
  <w:listSeparator w:val=","/>
  <w15:chartTrackingRefBased/>
  <w15:docId w15:val="{AA8B8578-466C-435B-B1A0-7FD63EFE5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Sadhana</dc:creator>
  <cp:keywords/>
  <dc:description/>
  <cp:lastModifiedBy>Sadhana</cp:lastModifiedBy>
  <cp:revision>2</cp:revision>
  <dcterms:created xsi:type="dcterms:W3CDTF">2023-06-08T09:18:00Z</dcterms:created>
  <dcterms:modified xsi:type="dcterms:W3CDTF">2023-06-08T09:18:00Z</dcterms:modified>
</cp:coreProperties>
</file>